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1C8" w:rsidRPr="00AC72CC" w:rsidRDefault="001341C8" w:rsidP="00332966">
      <w:pPr>
        <w:spacing w:before="120" w:after="120"/>
        <w:jc w:val="both"/>
      </w:pPr>
      <w:r>
        <w:rPr>
          <w:b/>
          <w:bCs/>
        </w:rPr>
        <w:t xml:space="preserve">Прилог </w:t>
      </w:r>
      <w:r w:rsidRPr="003B1162">
        <w:rPr>
          <w:b/>
          <w:bCs/>
        </w:rPr>
        <w:t>14.1.</w:t>
      </w:r>
      <w:r>
        <w:rPr>
          <w:b/>
          <w:bCs/>
        </w:rPr>
        <w:t xml:space="preserve"> </w:t>
      </w:r>
      <w:r>
        <w:t>Информације презентоване на сајту високошколске установе</w:t>
      </w:r>
      <w:r w:rsidRPr="00BE0779">
        <w:rPr>
          <w:lang w:val="ru-RU"/>
        </w:rPr>
        <w:t xml:space="preserve"> </w:t>
      </w:r>
      <w:hyperlink r:id="rId5" w:history="1">
        <w:r w:rsidRPr="005C5571">
          <w:rPr>
            <w:rStyle w:val="Hyperlink"/>
            <w:lang w:val="en-US"/>
          </w:rPr>
          <w:t>www</w:t>
        </w:r>
        <w:r w:rsidRPr="005C5571">
          <w:rPr>
            <w:rStyle w:val="Hyperlink"/>
            <w:lang w:val="ru-RU"/>
          </w:rPr>
          <w:t>.</w:t>
        </w:r>
        <w:r w:rsidRPr="005C5571">
          <w:rPr>
            <w:rStyle w:val="Hyperlink"/>
            <w:lang w:val="en-US"/>
          </w:rPr>
          <w:t>vivasabac</w:t>
        </w:r>
        <w:r w:rsidRPr="005C5571">
          <w:rPr>
            <w:rStyle w:val="Hyperlink"/>
            <w:lang w:val="ru-RU"/>
          </w:rPr>
          <w:t>.</w:t>
        </w:r>
        <w:r w:rsidRPr="005C5571">
          <w:rPr>
            <w:rStyle w:val="Hyperlink"/>
            <w:lang w:val="en-US"/>
          </w:rPr>
          <w:t>edu</w:t>
        </w:r>
        <w:r w:rsidRPr="005C5571">
          <w:rPr>
            <w:rStyle w:val="Hyperlink"/>
            <w:lang w:val="ru-RU"/>
          </w:rPr>
          <w:t>.</w:t>
        </w:r>
        <w:r w:rsidRPr="005C5571">
          <w:rPr>
            <w:rStyle w:val="Hyperlink"/>
            <w:lang w:val="en-US"/>
          </w:rPr>
          <w:t>rs</w:t>
        </w:r>
      </w:hyperlink>
      <w:r w:rsidRPr="00BE0779">
        <w:rPr>
          <w:lang w:val="ru-RU"/>
        </w:rPr>
        <w:t xml:space="preserve"> </w:t>
      </w:r>
      <w:r>
        <w:t>о активностима које обезбеђују систематско праћење и периодичну проверу квалитета у циљу одржавања и унапређења квалитета рада високошколске  институције</w:t>
      </w:r>
    </w:p>
    <w:p w:rsidR="001341C8" w:rsidRDefault="001341C8" w:rsidP="00332966">
      <w:pPr>
        <w:rPr>
          <w:color w:val="FF0000"/>
        </w:rPr>
      </w:pPr>
    </w:p>
    <w:p w:rsidR="001341C8" w:rsidRPr="00773E31" w:rsidRDefault="001341C8" w:rsidP="00332966">
      <w:pPr>
        <w:rPr>
          <w:color w:val="FF0000"/>
        </w:rPr>
      </w:pPr>
    </w:p>
    <w:p w:rsidR="001341C8" w:rsidRPr="00773E31" w:rsidRDefault="001341C8" w:rsidP="00F3478C">
      <w:pPr>
        <w:pStyle w:val="Heading2"/>
        <w:spacing w:before="0" w:beforeAutospacing="0" w:after="0" w:afterAutospacing="0"/>
        <w:rPr>
          <w:sz w:val="24"/>
          <w:szCs w:val="24"/>
        </w:rPr>
      </w:pPr>
      <w:r w:rsidRPr="00773E31">
        <w:rPr>
          <w:sz w:val="24"/>
          <w:szCs w:val="24"/>
        </w:rPr>
        <w:t>Систем квалитета</w:t>
      </w:r>
    </w:p>
    <w:p w:rsidR="001341C8" w:rsidRPr="00773E31" w:rsidRDefault="001341C8" w:rsidP="00773E31">
      <w:pPr>
        <w:pStyle w:val="NormalWeb"/>
        <w:spacing w:before="0" w:beforeAutospacing="0" w:after="0" w:afterAutospacing="0" w:line="276" w:lineRule="auto"/>
        <w:rPr>
          <w:color w:val="FF0000"/>
        </w:rPr>
      </w:pPr>
    </w:p>
    <w:p w:rsidR="001341C8" w:rsidRPr="00255C6A" w:rsidRDefault="001341C8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r w:rsidRPr="00255C6A">
        <w:t>Стратегија обезбеђења квалитета 2016-2020 са Акционим планом и одлука о усвајању</w:t>
      </w:r>
    </w:p>
    <w:p w:rsidR="001341C8" w:rsidRPr="00255C6A" w:rsidRDefault="001341C8" w:rsidP="00D21C8C">
      <w:pPr>
        <w:pStyle w:val="ListParagraph"/>
        <w:numPr>
          <w:ilvl w:val="0"/>
          <w:numId w:val="1"/>
        </w:numPr>
        <w:jc w:val="both"/>
      </w:pPr>
      <w:r w:rsidRPr="00255C6A">
        <w:t>Извештај реализацији Акционог плана 2011-2016 и одлука о усвајању</w:t>
      </w:r>
    </w:p>
    <w:p w:rsidR="001341C8" w:rsidRPr="00255C6A" w:rsidRDefault="001341C8" w:rsidP="00D21C8C">
      <w:pPr>
        <w:pStyle w:val="ListParagraph"/>
        <w:numPr>
          <w:ilvl w:val="0"/>
          <w:numId w:val="1"/>
        </w:numPr>
        <w:jc w:val="both"/>
      </w:pPr>
      <w:r w:rsidRPr="00255C6A">
        <w:t>Годишњи планови рада Комисије за квалитет – 2013., 2014., 2015. и 2016. година и одлуке о усвајању</w:t>
      </w:r>
    </w:p>
    <w:p w:rsidR="001341C8" w:rsidRPr="00255C6A" w:rsidRDefault="001341C8" w:rsidP="00D21C8C">
      <w:pPr>
        <w:pStyle w:val="ListParagraph"/>
        <w:numPr>
          <w:ilvl w:val="0"/>
          <w:numId w:val="1"/>
        </w:numPr>
        <w:jc w:val="both"/>
      </w:pPr>
      <w:r w:rsidRPr="00255C6A">
        <w:t>Годишњи извештаји о раду Комисије за квалитет – 2012/2013., 2013/2014. и 2014/2015. са одлукама о усвајању</w:t>
      </w:r>
    </w:p>
    <w:p w:rsidR="001341C8" w:rsidRPr="00255C6A" w:rsidRDefault="001341C8" w:rsidP="00D21C8C">
      <w:pPr>
        <w:pStyle w:val="ListParagraph"/>
        <w:numPr>
          <w:ilvl w:val="0"/>
          <w:numId w:val="1"/>
        </w:numPr>
        <w:jc w:val="both"/>
      </w:pPr>
      <w:r w:rsidRPr="00255C6A">
        <w:t>Годишњи извештаји о праћењу квалитета за 2012/2013., 2013/2014., 2014/2015.и зимски семестра 2015/2016.</w:t>
      </w:r>
    </w:p>
    <w:p w:rsidR="001341C8" w:rsidRPr="00255C6A" w:rsidRDefault="001341C8" w:rsidP="00CD6D25">
      <w:pPr>
        <w:pStyle w:val="ListParagraph"/>
        <w:numPr>
          <w:ilvl w:val="0"/>
          <w:numId w:val="1"/>
        </w:numPr>
        <w:jc w:val="both"/>
      </w:pPr>
      <w:r w:rsidRPr="00255C6A">
        <w:t>Извештаји о пролазности студената по испитним роковима у школским 2012/2013., 2013/2014., 2014/2015.и зимском семестру 2015/2016.</w:t>
      </w:r>
    </w:p>
    <w:p w:rsidR="001341C8" w:rsidRPr="00255C6A" w:rsidRDefault="001341C8" w:rsidP="00CD6D25">
      <w:pPr>
        <w:pStyle w:val="ListParagraph"/>
        <w:numPr>
          <w:ilvl w:val="0"/>
          <w:numId w:val="1"/>
        </w:numPr>
        <w:jc w:val="both"/>
      </w:pPr>
      <w:r w:rsidRPr="00255C6A">
        <w:t>Извештај о самовредновању (овај који радимо)</w:t>
      </w:r>
    </w:p>
    <w:p w:rsidR="001341C8" w:rsidRPr="00332966" w:rsidRDefault="001341C8" w:rsidP="00F3478C">
      <w:pPr>
        <w:rPr>
          <w:color w:val="FF0000"/>
        </w:rPr>
      </w:pPr>
    </w:p>
    <w:sectPr w:rsidR="001341C8" w:rsidRPr="00332966" w:rsidSect="00332966">
      <w:pgSz w:w="11907" w:h="16839" w:code="9"/>
      <w:pgMar w:top="1417" w:right="1440" w:bottom="141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731"/>
    <w:multiLevelType w:val="hybridMultilevel"/>
    <w:tmpl w:val="3788B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966"/>
    <w:rsid w:val="001341C8"/>
    <w:rsid w:val="001528CD"/>
    <w:rsid w:val="0021041B"/>
    <w:rsid w:val="00255C6A"/>
    <w:rsid w:val="00332966"/>
    <w:rsid w:val="00333585"/>
    <w:rsid w:val="00370534"/>
    <w:rsid w:val="003B1162"/>
    <w:rsid w:val="003F7019"/>
    <w:rsid w:val="005C5571"/>
    <w:rsid w:val="00604E39"/>
    <w:rsid w:val="00773E31"/>
    <w:rsid w:val="007A3910"/>
    <w:rsid w:val="007A5B47"/>
    <w:rsid w:val="0097324B"/>
    <w:rsid w:val="00AC72CC"/>
    <w:rsid w:val="00B3345F"/>
    <w:rsid w:val="00B4757C"/>
    <w:rsid w:val="00BE0779"/>
    <w:rsid w:val="00C319AD"/>
    <w:rsid w:val="00CD6D25"/>
    <w:rsid w:val="00D21C8C"/>
    <w:rsid w:val="00F3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Cyrl-CS" w:eastAsia="sr-Cyrl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6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332966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32966"/>
    <w:rPr>
      <w:rFonts w:ascii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rsid w:val="0033296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32966"/>
    <w:pPr>
      <w:spacing w:before="100" w:beforeAutospacing="1" w:after="100" w:afterAutospacing="1"/>
    </w:pPr>
    <w:rPr>
      <w:lang w:val="en-US" w:eastAsia="en-US"/>
    </w:rPr>
  </w:style>
  <w:style w:type="paragraph" w:customStyle="1" w:styleId="data">
    <w:name w:val="data"/>
    <w:basedOn w:val="Normal"/>
    <w:uiPriority w:val="99"/>
    <w:rsid w:val="00332966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329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2966"/>
    <w:rPr>
      <w:rFonts w:ascii="Tahoma" w:hAnsi="Tahoma" w:cs="Tahoma"/>
      <w:sz w:val="16"/>
      <w:szCs w:val="16"/>
      <w:lang w:val="sr-Cyrl-CS" w:eastAsia="sr-Cyrl-CS"/>
    </w:rPr>
  </w:style>
  <w:style w:type="paragraph" w:styleId="ListParagraph">
    <w:name w:val="List Paragraph"/>
    <w:basedOn w:val="Normal"/>
    <w:uiPriority w:val="99"/>
    <w:qFormat/>
    <w:rsid w:val="00D21C8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77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ivasabac.edu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140</Words>
  <Characters>801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Srdjan</cp:lastModifiedBy>
  <cp:revision>8</cp:revision>
  <dcterms:created xsi:type="dcterms:W3CDTF">2016-02-24T19:56:00Z</dcterms:created>
  <dcterms:modified xsi:type="dcterms:W3CDTF">2016-11-29T08:38:00Z</dcterms:modified>
</cp:coreProperties>
</file>